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倒置金相显微镜  型号：HAD-4XC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748790" cy="1748790"/>
            <wp:effectExtent l="0" t="0" r="3810" b="381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48790" cy="1748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一、HAD-4XC用途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金相显微镜主要用于鉴别和分析金属内部结构组织，为金属物理学研究金相的重要工具。本仪器选配的摄影装置，可拍摄金相图谱所需的整倍数照片，适用于厂矿企业、高等院校及科研等部门。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二、HAD-4XC系统简介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倒置金相显微镜系统是将传统的光学显微镜与计算机(数码相机)通过光电转换有机的结合在一起，不仅可以在目镜上作显微观察，还能在计算机(数码相机)显示屏幕上观察实时动态图像，并能将所需要的图片进行编辑、保存和打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三、HAD-4XC技术参数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目镜 10X 视场Φ18 mm 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物镜 10X 数值孔径(NA)0.25 工作距离7.31mm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20X 数值孔径(NA)0.40 工作距离8.7mm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40X 数值孔径(NA)0.65 工作距离0.66mm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100X 油 数值孔径(NA)1.25 工作距离0.37mm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目镜筒 三目镜,倾斜30˚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瞳距调节范围 53-75mm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总放大倍数 100X-1000X   系统放大倍数：100X-2600X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调焦机构 粗微动同轴调焦, 微动格值:2μm,粗动松紧可调,带锁紧和限位装置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滤色片 蓝、黄、绿、磨砂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载物台 双层机械移动式(尺寸:180mmX150mm,移动范围:15mmX15mm)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载物板孔径 Ф15、Ф20mm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照明系统 6V/20W钨卤素灯，亮度可调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四、HAD-4XC系统组成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电脑型金相显微镜： 1、金相显微镜 2、适配镜 3、300W摄像器 4、驱动软件 5、计算机（自配）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数码型金相显微镜： 1、金相显微镜 2、适配镜 3、数码相机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五、HAD-4XC选购件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 1．高素成像系统                        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 2．金相显微镜分析软件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 3．目镜：5X  15X  12.5X  20X          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 4．物镜：5X  25X  80X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Gulim">
    <w:altName w:val="Malgun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B94CDF"/>
    <w:rsid w:val="0CB94CD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2018-05-24T01:15:00Z</dcterms:created>
  <dc:creator>Administrator</dc:creator>
  <cp:lastModifiedBy>Administrator</cp:lastModifiedBy>
  <dcterms:modified xsi:type="dcterms:W3CDTF">2018-05-24T01:15:57Z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